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EC8" w:rsidRDefault="00E13EC8" w:rsidP="007401CA">
      <w:pPr>
        <w:ind w:left="1416" w:firstLine="708"/>
        <w:rPr>
          <w:b/>
          <w:bCs/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Материально-техническое обеспечение образовательного процесса</w:t>
      </w:r>
    </w:p>
    <w:tbl>
      <w:tblPr>
        <w:tblW w:w="1652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765"/>
        <w:gridCol w:w="4439"/>
        <w:gridCol w:w="321"/>
      </w:tblGrid>
      <w:tr w:rsidR="00E13EC8">
        <w:trPr>
          <w:gridAfter w:val="1"/>
          <w:wAfter w:w="321" w:type="dxa"/>
        </w:trPr>
        <w:tc>
          <w:tcPr>
            <w:tcW w:w="11765" w:type="dxa"/>
          </w:tcPr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Наименование объектов и средств материально- технического обеспечения</w:t>
            </w:r>
          </w:p>
        </w:tc>
        <w:tc>
          <w:tcPr>
            <w:tcW w:w="4439" w:type="dxa"/>
          </w:tcPr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13EC8">
        <w:tc>
          <w:tcPr>
            <w:tcW w:w="11765" w:type="dxa"/>
          </w:tcPr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Книгопечатная  продукция</w:t>
            </w:r>
          </w:p>
        </w:tc>
        <w:tc>
          <w:tcPr>
            <w:tcW w:w="4760" w:type="dxa"/>
            <w:gridSpan w:val="2"/>
          </w:tcPr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13EC8">
        <w:trPr>
          <w:gridAfter w:val="1"/>
          <w:wAfter w:w="321" w:type="dxa"/>
        </w:trPr>
        <w:tc>
          <w:tcPr>
            <w:tcW w:w="11765" w:type="dxa"/>
          </w:tcPr>
          <w:p w:rsidR="00E13EC8" w:rsidRDefault="00E13E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Стандарты второго поколения. Примерные  программы по учебным предметам. Начальная школа - М.: Просвещение, 2011.</w:t>
            </w:r>
          </w:p>
        </w:tc>
        <w:tc>
          <w:tcPr>
            <w:tcW w:w="4439" w:type="dxa"/>
          </w:tcPr>
          <w:p w:rsidR="00E13EC8" w:rsidRDefault="00E13EC8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</w:t>
            </w:r>
          </w:p>
          <w:p w:rsidR="00E13EC8" w:rsidRDefault="00E13EC8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</w:p>
        </w:tc>
      </w:tr>
      <w:tr w:rsidR="00E13EC8">
        <w:trPr>
          <w:gridAfter w:val="1"/>
          <w:wAfter w:w="321" w:type="dxa"/>
        </w:trPr>
        <w:tc>
          <w:tcPr>
            <w:tcW w:w="11765" w:type="dxa"/>
          </w:tcPr>
          <w:p w:rsidR="00E13EC8" w:rsidRDefault="00E13EC8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Учебники</w:t>
            </w:r>
          </w:p>
          <w:p w:rsidR="00E13EC8" w:rsidRDefault="00E13EC8">
            <w:pPr>
              <w:jc w:val="both"/>
            </w:pPr>
            <w:r>
              <w:t xml:space="preserve">1. Моро М.И., Степанова С.В., Волкова С.И. </w:t>
            </w:r>
            <w:r>
              <w:rPr>
                <w:b/>
                <w:bCs/>
              </w:rPr>
              <w:t>Математика:  Учебник 3 класс: В 2 ч.: Ч.1.,2013</w:t>
            </w:r>
            <w:r>
              <w:t xml:space="preserve"> </w:t>
            </w:r>
          </w:p>
          <w:p w:rsidR="00E13EC8" w:rsidRDefault="00E13EC8">
            <w:r>
              <w:t xml:space="preserve">2. Моро М.И., Степанова С.В., Волкова С.И. </w:t>
            </w:r>
            <w:r>
              <w:rPr>
                <w:b/>
                <w:bCs/>
              </w:rPr>
              <w:t>Математика: Учебник 3 класс: В 2 ч.: Ч.2.,2013</w:t>
            </w:r>
          </w:p>
          <w:p w:rsidR="00E13EC8" w:rsidRDefault="00E13EC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4439" w:type="dxa"/>
          </w:tcPr>
          <w:p w:rsidR="00E13EC8" w:rsidRDefault="00E13EC8">
            <w:pPr>
              <w:rPr>
                <w:rFonts w:ascii="Calibri" w:hAnsi="Calibri" w:cs="Calibri"/>
                <w:lang w:eastAsia="en-US"/>
              </w:rPr>
            </w:pPr>
          </w:p>
          <w:p w:rsidR="00E13EC8" w:rsidRDefault="00E13EC8"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К</w:t>
            </w:r>
          </w:p>
          <w:p w:rsidR="00E13EC8" w:rsidRDefault="00E13EC8">
            <w:pPr>
              <w:rPr>
                <w:rFonts w:ascii="Calibri" w:hAnsi="Calibri" w:cs="Calibri"/>
                <w:lang w:eastAsia="en-US"/>
              </w:rPr>
            </w:pPr>
          </w:p>
          <w:p w:rsidR="00E13EC8" w:rsidRDefault="00E13EC8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E13EC8">
        <w:trPr>
          <w:gridAfter w:val="1"/>
          <w:wAfter w:w="321" w:type="dxa"/>
          <w:trHeight w:val="2012"/>
        </w:trPr>
        <w:tc>
          <w:tcPr>
            <w:tcW w:w="11765" w:type="dxa"/>
          </w:tcPr>
          <w:p w:rsidR="00E13EC8" w:rsidRDefault="00E13EC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Рабочие   тетради </w:t>
            </w:r>
          </w:p>
          <w:p w:rsidR="00E13EC8" w:rsidRDefault="00E13EC8">
            <w:pPr>
              <w:jc w:val="both"/>
              <w:rPr>
                <w:b/>
                <w:bCs/>
              </w:rPr>
            </w:pPr>
            <w:r>
              <w:t xml:space="preserve">1. Моро М.И., Волкова С.И. </w:t>
            </w:r>
            <w:r>
              <w:rPr>
                <w:b/>
                <w:bCs/>
              </w:rPr>
              <w:t>Математика: Рабочая тетрадь: 3класс: В 2 ч.: Ч.1. ,2013</w:t>
            </w:r>
          </w:p>
          <w:p w:rsidR="00E13EC8" w:rsidRDefault="00E13EC8">
            <w:r>
              <w:t xml:space="preserve">2. Моро М.И., Волкова С.И. </w:t>
            </w:r>
            <w:r>
              <w:rPr>
                <w:b/>
                <w:bCs/>
              </w:rPr>
              <w:t>Математика: Рабочая тетрадь: 3 класс: В 2 ч.: Ч.2., 2013</w:t>
            </w:r>
          </w:p>
          <w:p w:rsidR="00E13EC8" w:rsidRDefault="00E13EC8">
            <w:pPr>
              <w:jc w:val="both"/>
            </w:pPr>
            <w:r>
              <w:rPr>
                <w:b/>
                <w:bCs/>
              </w:rPr>
              <w:t>Проверочные работы</w:t>
            </w:r>
            <w:r>
              <w:t xml:space="preserve"> </w:t>
            </w:r>
          </w:p>
          <w:p w:rsidR="00E13EC8" w:rsidRDefault="00E13EC8" w:rsidP="00494C75">
            <w:pPr>
              <w:numPr>
                <w:ilvl w:val="0"/>
                <w:numId w:val="1"/>
              </w:numPr>
              <w:rPr>
                <w:b/>
                <w:bCs/>
              </w:rPr>
            </w:pPr>
            <w:r>
              <w:t xml:space="preserve">Волкова С.И. </w:t>
            </w:r>
            <w:r>
              <w:rPr>
                <w:b/>
                <w:bCs/>
              </w:rPr>
              <w:t>Математика: Проверочные работы: 1-4  класс.,2013</w:t>
            </w:r>
          </w:p>
          <w:p w:rsidR="00E13EC8" w:rsidRDefault="00E13EC8" w:rsidP="00494C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t xml:space="preserve"> Ситникова В. А. </w:t>
            </w:r>
            <w:r>
              <w:rPr>
                <w:b/>
                <w:bCs/>
              </w:rPr>
              <w:t>КИМы. Математика :3 класс.-М.:ВАКО,2013</w:t>
            </w:r>
          </w:p>
          <w:p w:rsidR="00E13EC8" w:rsidRDefault="00E13EC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  <w:p w:rsidR="00E13EC8" w:rsidRDefault="00E13EC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  <w:p w:rsidR="00E13EC8" w:rsidRDefault="00E13EC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  <w:p w:rsidR="00E13EC8" w:rsidRDefault="00E13EC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439" w:type="dxa"/>
          </w:tcPr>
          <w:p w:rsidR="00E13EC8" w:rsidRDefault="00E13EC8">
            <w:pPr>
              <w:rPr>
                <w:b/>
                <w:bCs/>
                <w:lang w:eastAsia="en-US"/>
              </w:rPr>
            </w:pPr>
          </w:p>
          <w:p w:rsidR="00E13EC8" w:rsidRPr="001B5FE8" w:rsidRDefault="00E13EC8">
            <w:pPr>
              <w:rPr>
                <w:lang w:eastAsia="en-US"/>
              </w:rPr>
            </w:pPr>
            <w:r w:rsidRPr="001B5FE8">
              <w:rPr>
                <w:lang w:eastAsia="en-US"/>
              </w:rPr>
              <w:t>У</w:t>
            </w:r>
          </w:p>
          <w:p w:rsidR="00E13EC8" w:rsidRDefault="00E13EC8">
            <w:pPr>
              <w:rPr>
                <w:b/>
                <w:bCs/>
                <w:lang w:eastAsia="en-US"/>
              </w:rPr>
            </w:pPr>
          </w:p>
          <w:p w:rsidR="00E13EC8" w:rsidRDefault="00E13EC8">
            <w:pPr>
              <w:rPr>
                <w:b/>
                <w:bCs/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  <w:r>
              <w:rPr>
                <w:lang w:eastAsia="en-US"/>
              </w:rPr>
              <w:t>К</w:t>
            </w:r>
          </w:p>
          <w:p w:rsidR="00E13EC8" w:rsidRDefault="00E13EC8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</w:p>
          <w:p w:rsidR="00E13EC8" w:rsidRDefault="00E13EC8">
            <w:pPr>
              <w:rPr>
                <w:b/>
                <w:bCs/>
                <w:lang w:eastAsia="en-US"/>
              </w:rPr>
            </w:pPr>
          </w:p>
          <w:p w:rsidR="00E13EC8" w:rsidRDefault="00E13EC8">
            <w:pPr>
              <w:rPr>
                <w:b/>
                <w:bCs/>
                <w:lang w:eastAsia="en-US"/>
              </w:rPr>
            </w:pPr>
          </w:p>
          <w:p w:rsidR="00E13EC8" w:rsidRDefault="00E13EC8">
            <w:pPr>
              <w:rPr>
                <w:b/>
                <w:bCs/>
                <w:lang w:eastAsia="en-US"/>
              </w:rPr>
            </w:pPr>
          </w:p>
          <w:p w:rsidR="00E13EC8" w:rsidRDefault="00E13EC8">
            <w:pPr>
              <w:rPr>
                <w:b/>
                <w:bCs/>
                <w:lang w:eastAsia="en-US"/>
              </w:rPr>
            </w:pPr>
          </w:p>
          <w:p w:rsidR="00E13EC8" w:rsidRDefault="00E13EC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</w:tr>
      <w:tr w:rsidR="00E13EC8">
        <w:trPr>
          <w:gridAfter w:val="1"/>
          <w:wAfter w:w="321" w:type="dxa"/>
        </w:trPr>
        <w:tc>
          <w:tcPr>
            <w:tcW w:w="11765" w:type="dxa"/>
          </w:tcPr>
          <w:p w:rsidR="00E13EC8" w:rsidRDefault="00E13EC8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Методические пособия</w:t>
            </w:r>
          </w:p>
          <w:p w:rsidR="00E13EC8" w:rsidRDefault="00E13EC8">
            <w:pPr>
              <w:jc w:val="both"/>
            </w:pPr>
            <w:r>
              <w:t>1.Ситникова Т.Н.Поурочные разработки  по математике:3класс.- М.: издательство «ВАКО»,2013.</w:t>
            </w:r>
          </w:p>
          <w:p w:rsidR="00E13EC8" w:rsidRPr="001B5FE8" w:rsidRDefault="00E13EC8">
            <w:r>
              <w:t xml:space="preserve">2. Бантова М.А., Бельтюкова Г.В., Степанова С.В. </w:t>
            </w:r>
            <w:r w:rsidRPr="001B5FE8">
              <w:t>Математика: Методи</w:t>
            </w:r>
            <w:r>
              <w:t>ческое пособие: 1-4 класс., 2013</w:t>
            </w:r>
          </w:p>
          <w:p w:rsidR="00E13EC8" w:rsidRDefault="00E13EC8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Дидактические материалы</w:t>
            </w:r>
          </w:p>
          <w:p w:rsidR="00E13EC8" w:rsidRPr="001B5FE8" w:rsidRDefault="00E13EC8">
            <w:pPr>
              <w:jc w:val="both"/>
            </w:pPr>
            <w:r>
              <w:t xml:space="preserve">Волкова С.И. </w:t>
            </w:r>
            <w:r w:rsidRPr="001B5FE8">
              <w:t>Математика: Устные упражнен</w:t>
            </w:r>
            <w:r>
              <w:t>ия: 1-4 класс., 2013</w:t>
            </w:r>
          </w:p>
          <w:p w:rsidR="00E13EC8" w:rsidRDefault="00E13EC8"/>
        </w:tc>
        <w:tc>
          <w:tcPr>
            <w:tcW w:w="4439" w:type="dxa"/>
          </w:tcPr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  <w:r>
              <w:rPr>
                <w:lang w:eastAsia="en-US"/>
              </w:rPr>
              <w:t>У</w:t>
            </w: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</w:tc>
      </w:tr>
      <w:tr w:rsidR="00E13EC8">
        <w:trPr>
          <w:trHeight w:val="300"/>
        </w:trPr>
        <w:tc>
          <w:tcPr>
            <w:tcW w:w="11765" w:type="dxa"/>
            <w:tcBorders>
              <w:top w:val="nil"/>
            </w:tcBorders>
          </w:tcPr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</w:rPr>
              <w:t>Информационно-коммуникативные  средства</w:t>
            </w:r>
          </w:p>
        </w:tc>
        <w:tc>
          <w:tcPr>
            <w:tcW w:w="4760" w:type="dxa"/>
            <w:gridSpan w:val="2"/>
            <w:tcBorders>
              <w:top w:val="nil"/>
            </w:tcBorders>
          </w:tcPr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13EC8">
        <w:trPr>
          <w:gridAfter w:val="1"/>
          <w:wAfter w:w="321" w:type="dxa"/>
          <w:trHeight w:val="2215"/>
        </w:trPr>
        <w:tc>
          <w:tcPr>
            <w:tcW w:w="11765" w:type="dxa"/>
          </w:tcPr>
          <w:p w:rsidR="00E13EC8" w:rsidRDefault="00E13EC8">
            <w:r>
              <w:t>Электронное приложение к учебнику «Математика», 3 класс  (Диск CD-ROM), авторы С.И Волкова, М.К. Антошин, Н.В. Сафонова.</w:t>
            </w:r>
          </w:p>
          <w:p w:rsidR="00E13EC8" w:rsidRDefault="00E13EC8">
            <w:pPr>
              <w:rPr>
                <w:lang w:eastAsia="en-US"/>
              </w:rPr>
            </w:pPr>
            <w:r>
              <w:t>Интернет и единая коллекция цифровых образовательных ресурсов( н-р,htt</w:t>
            </w:r>
            <w:r>
              <w:rPr>
                <w:lang w:val="en-US"/>
              </w:rPr>
              <w:t>p</w:t>
            </w:r>
            <w:r>
              <w:t>:// school- coollectijn.</w:t>
            </w:r>
            <w:r>
              <w:rPr>
                <w:lang w:val="en-US"/>
              </w:rPr>
              <w:t>edu</w:t>
            </w:r>
            <w:r>
              <w:t>. r</w:t>
            </w:r>
            <w:r>
              <w:rPr>
                <w:lang w:val="en-US"/>
              </w:rPr>
              <w:t>u</w:t>
            </w:r>
            <w:r>
              <w:t xml:space="preserve">/) </w:t>
            </w:r>
          </w:p>
        </w:tc>
        <w:tc>
          <w:tcPr>
            <w:tcW w:w="4439" w:type="dxa"/>
          </w:tcPr>
          <w:p w:rsidR="00E13EC8" w:rsidRDefault="00E13EC8">
            <w:pPr>
              <w:rPr>
                <w:lang w:eastAsia="en-US"/>
              </w:rPr>
            </w:pPr>
            <w:r>
              <w:rPr>
                <w:lang w:eastAsia="en-US"/>
              </w:rPr>
              <w:t>К</w:t>
            </w:r>
          </w:p>
          <w:p w:rsidR="00E13EC8" w:rsidRDefault="00E13EC8">
            <w:pPr>
              <w:rPr>
                <w:lang w:eastAsia="en-US"/>
              </w:rPr>
            </w:pPr>
          </w:p>
        </w:tc>
      </w:tr>
      <w:tr w:rsidR="00E13EC8">
        <w:trPr>
          <w:trHeight w:val="2593"/>
        </w:trPr>
        <w:tc>
          <w:tcPr>
            <w:tcW w:w="11765" w:type="dxa"/>
          </w:tcPr>
          <w:p w:rsidR="00E13EC8" w:rsidRDefault="00E13EC8">
            <w:pPr>
              <w:rPr>
                <w:b/>
                <w:bCs/>
              </w:rPr>
            </w:pPr>
            <w:r>
              <w:rPr>
                <w:b/>
                <w:bCs/>
              </w:rPr>
              <w:t>Технические средства обучения</w:t>
            </w:r>
          </w:p>
          <w:p w:rsidR="00E13EC8" w:rsidRDefault="00E13EC8">
            <w:pPr>
              <w:rPr>
                <w:lang w:eastAsia="en-US"/>
              </w:rPr>
            </w:pPr>
            <w:r>
              <w:t>Классная  доска .</w:t>
            </w:r>
          </w:p>
          <w:p w:rsidR="00E13EC8" w:rsidRDefault="00E13EC8">
            <w:r>
              <w:t>Магнитная доска.</w:t>
            </w:r>
          </w:p>
          <w:p w:rsidR="00E13EC8" w:rsidRDefault="00E13EC8">
            <w:r>
              <w:t xml:space="preserve"> Мультимедийный проектор.</w:t>
            </w:r>
          </w:p>
          <w:p w:rsidR="00E13EC8" w:rsidRDefault="00E13EC8">
            <w:r>
              <w:t>Экспозиционный    экран.</w:t>
            </w:r>
          </w:p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t>Персональный компьютер  для учителя</w:t>
            </w:r>
          </w:p>
        </w:tc>
        <w:tc>
          <w:tcPr>
            <w:tcW w:w="4760" w:type="dxa"/>
            <w:gridSpan w:val="2"/>
          </w:tcPr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  <w:p w:rsidR="00E13EC8" w:rsidRDefault="00E13EC8">
            <w:pPr>
              <w:rPr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13EC8">
        <w:trPr>
          <w:trHeight w:val="162"/>
        </w:trPr>
        <w:tc>
          <w:tcPr>
            <w:tcW w:w="11765" w:type="dxa"/>
          </w:tcPr>
          <w:p w:rsidR="00E13EC8" w:rsidRDefault="00E13EC8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Учебно-практическое и учебно-лабораторное  оборудование</w:t>
            </w:r>
          </w:p>
        </w:tc>
        <w:tc>
          <w:tcPr>
            <w:tcW w:w="4760" w:type="dxa"/>
            <w:gridSpan w:val="2"/>
          </w:tcPr>
          <w:p w:rsidR="00E13EC8" w:rsidRDefault="00E13EC8">
            <w:pPr>
              <w:rPr>
                <w:b/>
                <w:bCs/>
                <w:lang w:eastAsia="en-US"/>
              </w:rPr>
            </w:pPr>
          </w:p>
        </w:tc>
      </w:tr>
      <w:tr w:rsidR="00E13EC8">
        <w:trPr>
          <w:gridAfter w:val="1"/>
          <w:wAfter w:w="321" w:type="dxa"/>
          <w:trHeight w:val="975"/>
        </w:trPr>
        <w:tc>
          <w:tcPr>
            <w:tcW w:w="11765" w:type="dxa"/>
          </w:tcPr>
          <w:p w:rsidR="00E13EC8" w:rsidRDefault="00E13EC8">
            <w:r>
              <w:t xml:space="preserve">Наборы счётных палочек. </w:t>
            </w:r>
          </w:p>
          <w:p w:rsidR="00E13EC8" w:rsidRDefault="00E13EC8">
            <w:r>
              <w:t xml:space="preserve"> Набор предметных картинок. </w:t>
            </w:r>
            <w:r>
              <w:br/>
              <w:t xml:space="preserve"> Наборное полотно. </w:t>
            </w:r>
            <w:r>
              <w:br/>
              <w:t xml:space="preserve"> Демонстрационная оцифрованная линейка. </w:t>
            </w:r>
            <w:r>
              <w:br/>
              <w:t xml:space="preserve">Демонстрационный чертёжный треугольник. </w:t>
            </w:r>
          </w:p>
          <w:p w:rsidR="00E13EC8" w:rsidRDefault="00E13EC8">
            <w:r>
              <w:t xml:space="preserve"> Демонстрационный циркуль.</w:t>
            </w:r>
          </w:p>
          <w:p w:rsidR="00E13EC8" w:rsidRDefault="00E13EC8">
            <w:r>
              <w:t xml:space="preserve"> Наборное полотно.</w:t>
            </w:r>
          </w:p>
          <w:p w:rsidR="00E13EC8" w:rsidRDefault="00E13EC8"/>
          <w:p w:rsidR="00E13EC8" w:rsidRDefault="00E13EC8">
            <w:pPr>
              <w:rPr>
                <w:lang w:eastAsia="en-US"/>
              </w:rPr>
            </w:pPr>
          </w:p>
        </w:tc>
        <w:tc>
          <w:tcPr>
            <w:tcW w:w="4439" w:type="dxa"/>
          </w:tcPr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</w:tc>
      </w:tr>
      <w:tr w:rsidR="00E13EC8">
        <w:trPr>
          <w:trHeight w:val="323"/>
        </w:trPr>
        <w:tc>
          <w:tcPr>
            <w:tcW w:w="11765" w:type="dxa"/>
          </w:tcPr>
          <w:p w:rsidR="00E13EC8" w:rsidRDefault="00E13EC8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Оборудование класса</w:t>
            </w:r>
          </w:p>
        </w:tc>
        <w:tc>
          <w:tcPr>
            <w:tcW w:w="4760" w:type="dxa"/>
            <w:gridSpan w:val="2"/>
          </w:tcPr>
          <w:p w:rsidR="00E13EC8" w:rsidRDefault="00E13EC8">
            <w:pPr>
              <w:rPr>
                <w:b/>
                <w:bCs/>
                <w:lang w:eastAsia="en-US"/>
              </w:rPr>
            </w:pPr>
          </w:p>
        </w:tc>
      </w:tr>
      <w:tr w:rsidR="00E13EC8">
        <w:trPr>
          <w:gridAfter w:val="1"/>
          <w:wAfter w:w="321" w:type="dxa"/>
          <w:trHeight w:val="147"/>
        </w:trPr>
        <w:tc>
          <w:tcPr>
            <w:tcW w:w="11765" w:type="dxa"/>
          </w:tcPr>
          <w:p w:rsidR="00E13EC8" w:rsidRDefault="00E13EC8">
            <w:r>
              <w:t>Классная доска с набором приспособлений для крепления таблиц.</w:t>
            </w:r>
          </w:p>
          <w:p w:rsidR="00E13EC8" w:rsidRDefault="00E13EC8">
            <w:r>
              <w:t>Магнитная доска.</w:t>
            </w:r>
          </w:p>
          <w:p w:rsidR="00E13EC8" w:rsidRDefault="00E13EC8">
            <w:r>
              <w:t xml:space="preserve"> Ученические двухместные столы с набором  стульев.</w:t>
            </w:r>
          </w:p>
          <w:p w:rsidR="00E13EC8" w:rsidRDefault="00E13EC8">
            <w:r>
              <w:t>Стол учительский</w:t>
            </w:r>
          </w:p>
          <w:p w:rsidR="00E13EC8" w:rsidRDefault="00E13EC8">
            <w:r>
              <w:t>Шкафы для хранения учебников, дидактических пособий и пр.</w:t>
            </w:r>
          </w:p>
        </w:tc>
        <w:tc>
          <w:tcPr>
            <w:tcW w:w="4439" w:type="dxa"/>
          </w:tcPr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  <w:p w:rsidR="00E13EC8" w:rsidRDefault="00E13EC8">
            <w:pPr>
              <w:rPr>
                <w:lang w:eastAsia="en-US"/>
              </w:rPr>
            </w:pPr>
          </w:p>
        </w:tc>
      </w:tr>
    </w:tbl>
    <w:p w:rsidR="00E13EC8" w:rsidRDefault="00E13EC8" w:rsidP="007401CA"/>
    <w:p w:rsidR="00E13EC8" w:rsidRDefault="00E13EC8"/>
    <w:sectPr w:rsidR="00E13EC8" w:rsidSect="007401C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95A64"/>
    <w:multiLevelType w:val="hybridMultilevel"/>
    <w:tmpl w:val="10A4CDBC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1CA"/>
    <w:rsid w:val="00027283"/>
    <w:rsid w:val="001B5FE8"/>
    <w:rsid w:val="001F332A"/>
    <w:rsid w:val="003A0DC0"/>
    <w:rsid w:val="00494C75"/>
    <w:rsid w:val="005B7204"/>
    <w:rsid w:val="007401CA"/>
    <w:rsid w:val="009A04B0"/>
    <w:rsid w:val="009D093F"/>
    <w:rsid w:val="00A34AF7"/>
    <w:rsid w:val="00B059C7"/>
    <w:rsid w:val="00C3338C"/>
    <w:rsid w:val="00CA5A67"/>
    <w:rsid w:val="00D37CA4"/>
    <w:rsid w:val="00DC37DE"/>
    <w:rsid w:val="00E13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1C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01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60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308</Words>
  <Characters>1759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Admin</cp:lastModifiedBy>
  <cp:revision>4</cp:revision>
  <dcterms:created xsi:type="dcterms:W3CDTF">2012-10-01T09:26:00Z</dcterms:created>
  <dcterms:modified xsi:type="dcterms:W3CDTF">2013-08-28T20:41:00Z</dcterms:modified>
</cp:coreProperties>
</file>